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41D8E738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(ZV)1</w:t>
            </w:r>
            <w:r w:rsidR="00D97918">
              <w:rPr>
                <w:rFonts w:cs="Arial"/>
                <w:szCs w:val="20"/>
              </w:rPr>
              <w:t>58</w:t>
            </w:r>
            <w:r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374F1B3C" w:rsidR="000E6CD2" w:rsidRPr="000E6CD2" w:rsidRDefault="00E62EBA" w:rsidP="000E6CD2">
            <w:pPr>
              <w:rPr>
                <w:rFonts w:cs="Arial"/>
                <w:szCs w:val="20"/>
              </w:rPr>
            </w:pPr>
            <w:r w:rsidRPr="00E62EBA">
              <w:rPr>
                <w:rFonts w:cs="Arial"/>
                <w:szCs w:val="20"/>
              </w:rPr>
              <w:t>16.06.2026</w:t>
            </w: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720829EE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BK Dorsten Sanierung Geb. 9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100138EE" w:rsidR="000E6CD2" w:rsidRPr="000E6CD2" w:rsidRDefault="00D97918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Lüftungsinstallation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19A0C880" w14:textId="77777777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E62EBA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E62EBA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77777777" w:rsidR="002D42C6" w:rsidRDefault="00E62EBA" w:rsidP="00774D7F">
      <w:pPr>
        <w:pStyle w:val="Kontrollkstchen"/>
      </w:pPr>
      <w:sdt>
        <w:sdtPr>
          <w:id w:val="-1073655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BAC">
            <w:rPr>
              <w:rFonts w:ascii="MS Gothic" w:eastAsia="MS Gothic" w:hAnsi="MS Gothic" w:hint="eastAsia"/>
            </w:rPr>
            <w:t>☐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E62EBA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r w:rsidR="008E59CB">
        <w:t>angebote für jedes Hauptangebot, zu dem ein Änderungssatz angeboten wird)</w:t>
      </w:r>
    </w:p>
    <w:p w14:paraId="712D486A" w14:textId="77777777" w:rsidR="00C5267A" w:rsidRDefault="00E62EBA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>Verzeichnis der Nachunternehmerleistungen (wenn Teile der Leistung an Nachunternehmer ver</w:t>
      </w:r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E62EBA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234 - Erklärung Bieter-/Arbeitsgemeinschaft (wenn das Angebot von einer Bietergemeinschaft abgege</w:t>
      </w:r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r w:rsidR="00153702">
        <w:t>ben wird; bei Abgabe mehrerer Hauptangebote für jedes Hauptangebot einer Bietergemeinschaft)</w:t>
      </w:r>
    </w:p>
    <w:p w14:paraId="115B0E88" w14:textId="77777777" w:rsidR="00C5267A" w:rsidRDefault="00E62EBA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235 - Verzeichnis der Leistungen/Kapazitäten anderer Unternehmen (wenn sich der Bieter der Kapazi</w:t>
      </w:r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angebot, in dem sich der Bieter der Kapazitäten anderer Unternehmen bedient)</w:t>
      </w:r>
    </w:p>
    <w:p w14:paraId="5C03F8AB" w14:textId="77777777" w:rsidR="00D03E02" w:rsidRDefault="00E62EBA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>236 - Verpflichtungserklärung anderer Unternehmen (wenn der Bieter plant, bei einem Nachunterneh-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mer die Eignung zu leihen)</w:t>
      </w:r>
    </w:p>
    <w:p w14:paraId="66F7D244" w14:textId="77777777" w:rsidR="00C5267A" w:rsidRDefault="00E62EBA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77777777" w:rsidR="00777672" w:rsidRDefault="00E62EBA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14:paraId="164C2EB9" w14:textId="77777777" w:rsidR="0048028D" w:rsidRDefault="00E62EBA" w:rsidP="00774D7F">
      <w:pPr>
        <w:pStyle w:val="Kontrollkstchen"/>
      </w:pPr>
      <w:sdt>
        <w:sdtPr>
          <w:id w:val="80712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3A92888" w14:textId="77777777" w:rsidR="00407D63" w:rsidRDefault="00E62EBA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4B4DB5C4" w14:textId="77777777" w:rsidR="001E34BB" w:rsidRDefault="001E34BB" w:rsidP="001E34BB">
      <w:pPr>
        <w:pStyle w:val="berschrift2"/>
      </w:pPr>
      <w:r>
        <w:t>unternehmensbezogene Unterlagen</w:t>
      </w:r>
    </w:p>
    <w:p w14:paraId="7F42F731" w14:textId="77777777" w:rsidR="001E34BB" w:rsidRDefault="00E62EBA" w:rsidP="001E34BB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Angabe der PQ-Nummer im Angebotsschreiben oder</w:t>
      </w:r>
    </w:p>
    <w:p w14:paraId="47120E95" w14:textId="77777777" w:rsidR="001E34BB" w:rsidRDefault="001E34BB" w:rsidP="001E34BB">
      <w:pPr>
        <w:pStyle w:val="Kontrollkstchen"/>
      </w:pPr>
      <w:r>
        <w:tab/>
        <w:t>Formblatt Eigenerklärung zur Eignung oder</w:t>
      </w:r>
    </w:p>
    <w:p w14:paraId="1AC646AB" w14:textId="77777777" w:rsidR="001E34BB" w:rsidRDefault="001E34BB" w:rsidP="001E34BB">
      <w:pPr>
        <w:pStyle w:val="Kontrollkstchen"/>
      </w:pPr>
      <w:r>
        <w:rPr>
          <w:rFonts w:ascii="MS Gothic" w:eastAsia="MS Gothic" w:hAnsi="MS Gothic" w:hint="eastAsia"/>
        </w:rPr>
        <w:tab/>
      </w:r>
      <w:r>
        <w:t>Einheitliche Europäische Eigenerklärung</w:t>
      </w:r>
    </w:p>
    <w:p w14:paraId="4391CE1C" w14:textId="759B452B" w:rsidR="001E34BB" w:rsidRDefault="00E62EBA" w:rsidP="001E34BB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Referenznachweise:</w:t>
      </w:r>
    </w:p>
    <w:p w14:paraId="4B9CE6A8" w14:textId="5C283E6E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Drei vergleichbare Projekte mit einer Nettoauftragssumme von mind. </w:t>
      </w:r>
      <w:r w:rsidR="0017111E">
        <w:t>5</w:t>
      </w:r>
      <w:r w:rsidRPr="001E34BB">
        <w:t>00.000,- €,</w:t>
      </w:r>
      <w:r>
        <w:t xml:space="preserve"> ausgeführt nicht früher als 01.01.2022 (Fertigstellungsdatum).</w:t>
      </w:r>
    </w:p>
    <w:p w14:paraId="1F0F2C82" w14:textId="77777777" w:rsidR="005C613F" w:rsidRDefault="005C613F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4640334" w14:textId="77777777" w:rsidR="00B55A5D" w:rsidRDefault="00B55A5D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Für diese Projekte ist </w:t>
      </w:r>
      <w:r>
        <w:t xml:space="preserve">jeweils </w:t>
      </w:r>
      <w:r w:rsidRPr="001E34BB">
        <w:t>eine Referenzbescheinigung vorzulegen.</w:t>
      </w:r>
    </w:p>
    <w:p w14:paraId="10E2E48B" w14:textId="77777777" w:rsidR="00EA5655" w:rsidRDefault="00EA5655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2576884" w14:textId="573F2B6A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>Die Referenzbescheinigung muss folgende Angaben enthalten:</w:t>
      </w:r>
    </w:p>
    <w:p w14:paraId="4F76218D" w14:textId="07501401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Ansprechpartner; Art der ausgeführten Leistung; Auftragssumme; Ausführungszeitraum;</w:t>
      </w:r>
    </w:p>
    <w:p w14:paraId="1D89AB9C" w14:textId="44476FCC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stichwortartige Benennung des mit eigenem Personal ausgeführten maßgeblichen</w:t>
      </w:r>
      <w:r>
        <w:t xml:space="preserve"> Leistungsumfangs </w:t>
      </w:r>
    </w:p>
    <w:p w14:paraId="18496647" w14:textId="2E9FC3DD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einschl. Angabe der ausgeführten Mengen;</w:t>
      </w:r>
      <w:r w:rsidR="00B55A5D">
        <w:t xml:space="preserve"> </w:t>
      </w:r>
      <w:r w:rsidR="00B55A5D" w:rsidRPr="00B55A5D">
        <w:t>Zahl der hierfür durchschnittlich eingesetzten Arbeitnehmer;</w:t>
      </w:r>
    </w:p>
    <w:p w14:paraId="56B16AAE" w14:textId="33EA27BC" w:rsidR="00B55A5D" w:rsidRDefault="00B55A5D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stichwortartige Beschreibung der besonderen technischen und gerätespezifischen</w:t>
      </w:r>
      <w:r>
        <w:t xml:space="preserve"> Anforderungen bzw. </w:t>
      </w:r>
    </w:p>
    <w:p w14:paraId="0A54ECC1" w14:textId="775F0964" w:rsidR="00B55A5D" w:rsidRDefault="00B55A5D" w:rsidP="005C613F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(bei Komplettleistung) Kurzbeschreibung der Baumaßnahme einschließlich eventueller Besonderheiten</w:t>
      </w:r>
      <w:r>
        <w:t xml:space="preserve"> der Ausführung; Angabe zur Art der Baumaßnahme (Neubau, Umbau Denkmal); </w:t>
      </w:r>
      <w:r w:rsidRPr="00B55A5D">
        <w:t>Angabe zur vertraglichen Bindung (Hauptauftragnehmer, ARGE-Partner, Nachunternehmer);</w:t>
      </w:r>
      <w:r>
        <w:t xml:space="preserve"> </w:t>
      </w:r>
      <w:r w:rsidRPr="00B55A5D">
        <w:t>ggf. Angabe der Gewerke, die mit eigenem Leitungspersonal koordiniert wurden.</w:t>
      </w:r>
    </w:p>
    <w:p w14:paraId="5D4996BE" w14:textId="3352164D" w:rsidR="001E34BB" w:rsidRDefault="00E62EBA" w:rsidP="001E34BB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A5D">
            <w:rPr>
              <w:rFonts w:ascii="MS Gothic" w:eastAsia="MS Gothic" w:hAnsi="MS Gothic" w:hint="eastAsia"/>
            </w:rPr>
            <w:t>☐</w:t>
          </w:r>
        </w:sdtContent>
      </w:sdt>
      <w:r w:rsidR="001E34BB">
        <w:tab/>
      </w:r>
    </w:p>
    <w:p w14:paraId="2A13EF74" w14:textId="77777777" w:rsidR="00154BD4" w:rsidRPr="00263987" w:rsidRDefault="00154BD4" w:rsidP="00154BD4">
      <w:pPr>
        <w:pStyle w:val="berschrift2"/>
      </w:pPr>
      <w:r>
        <w:lastRenderedPageBreak/>
        <w:t>Leistungsbezogene Unterlagen</w:t>
      </w:r>
    </w:p>
    <w:p w14:paraId="01A54068" w14:textId="5FABA86E" w:rsidR="00031EAD" w:rsidRDefault="00E62EBA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A2A0D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  <w:r w:rsidR="00031EAD">
        <w:t xml:space="preserve">Leistungsverzeichnis mit den Preisen </w:t>
      </w:r>
      <w:r w:rsidR="00031EAD" w:rsidRPr="005C3C01">
        <w:rPr>
          <w:b/>
          <w:u w:val="single"/>
        </w:rPr>
        <w:t>in Form einer GAEB-Datei</w:t>
      </w:r>
    </w:p>
    <w:p w14:paraId="3171E351" w14:textId="12ED7E89" w:rsidR="00154BD4" w:rsidRDefault="00276093" w:rsidP="00154BD4">
      <w:pPr>
        <w:pStyle w:val="Kontrollkstchen"/>
      </w:pPr>
      <w:r>
        <w:tab/>
      </w: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E62EBA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E62EBA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E62EBA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77777777" w:rsidR="00154BD4" w:rsidRDefault="00E62EBA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221/222 - Angaben zur Preisermittlung entsprechend den Formblättern 221 oder 222 (bei Abgabe mehrerer Hauptangebote für jedes Hauptangebot)</w:t>
      </w:r>
    </w:p>
    <w:p w14:paraId="04E2CD97" w14:textId="2354416E" w:rsidR="00154BD4" w:rsidRDefault="00E62EBA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223</w:t>
      </w:r>
      <w:r w:rsidR="001E34BB">
        <w:t xml:space="preserve"> </w:t>
      </w:r>
      <w:r w:rsidR="00C5267A">
        <w:t>Aufgliederung der Einheitspreise entsprechend Formblatt 223</w:t>
      </w:r>
    </w:p>
    <w:p w14:paraId="0BF5D73A" w14:textId="77777777" w:rsidR="00153702" w:rsidRDefault="00E62EBA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E62EBA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E62EBA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E62EBA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E62EBA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E62EBA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46DABBC" w:rsidR="00334891" w:rsidRPr="009514B6" w:rsidRDefault="00E62EBA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90F5B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E62EBA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E62EBA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77777777" w:rsidR="00334891" w:rsidRDefault="00E62EBA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54711FD1" w14:textId="77777777" w:rsidR="00334891" w:rsidRDefault="00E62EBA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14:paraId="7E11FB6B" w14:textId="77777777" w:rsidR="00263987" w:rsidRDefault="00E62EBA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F522D4">
        <w:tab/>
        <w:t>Produktdatenblätter benannter Fabrikate</w:t>
      </w:r>
    </w:p>
    <w:p w14:paraId="12E73408" w14:textId="77777777" w:rsidR="00774D7F" w:rsidRDefault="00E62EBA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541B2491" w14:textId="77777777" w:rsidR="00774D7F" w:rsidRDefault="00E62EBA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3056AAEA" w14:textId="77777777" w:rsidR="00774D7F" w:rsidRDefault="00E62EBA" w:rsidP="00715DF5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p w14:paraId="07E79D7E" w14:textId="77777777" w:rsidR="00774D7F" w:rsidRPr="00774D7F" w:rsidRDefault="00E62EBA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A389" w14:textId="77777777" w:rsidR="00996EB4" w:rsidRDefault="00996EB4">
      <w:r>
        <w:separator/>
      </w:r>
    </w:p>
  </w:endnote>
  <w:endnote w:type="continuationSeparator" w:id="0">
    <w:p w14:paraId="469573A8" w14:textId="77777777" w:rsidR="00996EB4" w:rsidRDefault="009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ACAA" w14:textId="77777777" w:rsidR="00996EB4" w:rsidRDefault="00996EB4">
      <w:r>
        <w:separator/>
      </w:r>
    </w:p>
  </w:footnote>
  <w:footnote w:type="continuationSeparator" w:id="0">
    <w:p w14:paraId="5BD7444A" w14:textId="77777777" w:rsidR="00996EB4" w:rsidRDefault="009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249D1"/>
    <w:rsid w:val="00031EAD"/>
    <w:rsid w:val="0003433A"/>
    <w:rsid w:val="0005583E"/>
    <w:rsid w:val="000849CE"/>
    <w:rsid w:val="00086EB5"/>
    <w:rsid w:val="000E6CD2"/>
    <w:rsid w:val="000F026E"/>
    <w:rsid w:val="000F1693"/>
    <w:rsid w:val="00110816"/>
    <w:rsid w:val="00127C79"/>
    <w:rsid w:val="00133E03"/>
    <w:rsid w:val="00141558"/>
    <w:rsid w:val="001426F7"/>
    <w:rsid w:val="00153702"/>
    <w:rsid w:val="00154BD4"/>
    <w:rsid w:val="0017111E"/>
    <w:rsid w:val="00193845"/>
    <w:rsid w:val="001B663A"/>
    <w:rsid w:val="001C509D"/>
    <w:rsid w:val="001E1AFE"/>
    <w:rsid w:val="001E34BB"/>
    <w:rsid w:val="001F4504"/>
    <w:rsid w:val="002301C2"/>
    <w:rsid w:val="002517FD"/>
    <w:rsid w:val="00254BAC"/>
    <w:rsid w:val="00263542"/>
    <w:rsid w:val="00263987"/>
    <w:rsid w:val="00276093"/>
    <w:rsid w:val="002804BF"/>
    <w:rsid w:val="002871A9"/>
    <w:rsid w:val="00287A28"/>
    <w:rsid w:val="002C403D"/>
    <w:rsid w:val="002D42C6"/>
    <w:rsid w:val="002F4952"/>
    <w:rsid w:val="002F587D"/>
    <w:rsid w:val="00327698"/>
    <w:rsid w:val="00334891"/>
    <w:rsid w:val="00353476"/>
    <w:rsid w:val="00365D37"/>
    <w:rsid w:val="003724FA"/>
    <w:rsid w:val="00385716"/>
    <w:rsid w:val="003A36E9"/>
    <w:rsid w:val="003B3CB9"/>
    <w:rsid w:val="003D367D"/>
    <w:rsid w:val="003D3E99"/>
    <w:rsid w:val="003E2CD4"/>
    <w:rsid w:val="003F0FDC"/>
    <w:rsid w:val="00407D63"/>
    <w:rsid w:val="00417DEA"/>
    <w:rsid w:val="00424038"/>
    <w:rsid w:val="0045228F"/>
    <w:rsid w:val="0045726B"/>
    <w:rsid w:val="00460F39"/>
    <w:rsid w:val="00465851"/>
    <w:rsid w:val="0047055A"/>
    <w:rsid w:val="0048028D"/>
    <w:rsid w:val="00480ABD"/>
    <w:rsid w:val="00492429"/>
    <w:rsid w:val="004A2080"/>
    <w:rsid w:val="004A432C"/>
    <w:rsid w:val="004B032E"/>
    <w:rsid w:val="004B5D52"/>
    <w:rsid w:val="004C5609"/>
    <w:rsid w:val="004E1F14"/>
    <w:rsid w:val="004E6569"/>
    <w:rsid w:val="00504487"/>
    <w:rsid w:val="005333C9"/>
    <w:rsid w:val="00560D2A"/>
    <w:rsid w:val="00573601"/>
    <w:rsid w:val="00575172"/>
    <w:rsid w:val="0058073B"/>
    <w:rsid w:val="005831EA"/>
    <w:rsid w:val="00585790"/>
    <w:rsid w:val="00591451"/>
    <w:rsid w:val="005C3C01"/>
    <w:rsid w:val="005C41DA"/>
    <w:rsid w:val="005C4BF9"/>
    <w:rsid w:val="005C613F"/>
    <w:rsid w:val="005E0B54"/>
    <w:rsid w:val="005F152F"/>
    <w:rsid w:val="005F41CD"/>
    <w:rsid w:val="00605DD3"/>
    <w:rsid w:val="00606550"/>
    <w:rsid w:val="00614636"/>
    <w:rsid w:val="00621EA9"/>
    <w:rsid w:val="00640260"/>
    <w:rsid w:val="00665A49"/>
    <w:rsid w:val="006827A8"/>
    <w:rsid w:val="006A021C"/>
    <w:rsid w:val="006A5AED"/>
    <w:rsid w:val="006A6D20"/>
    <w:rsid w:val="006B7CF1"/>
    <w:rsid w:val="006D403D"/>
    <w:rsid w:val="006D70A3"/>
    <w:rsid w:val="00715DF5"/>
    <w:rsid w:val="007279E9"/>
    <w:rsid w:val="00734EDE"/>
    <w:rsid w:val="00746498"/>
    <w:rsid w:val="00752DCA"/>
    <w:rsid w:val="00765A42"/>
    <w:rsid w:val="007723ED"/>
    <w:rsid w:val="00774D7F"/>
    <w:rsid w:val="00777672"/>
    <w:rsid w:val="0078194F"/>
    <w:rsid w:val="00790F5B"/>
    <w:rsid w:val="007B1879"/>
    <w:rsid w:val="007F2F16"/>
    <w:rsid w:val="00887E9D"/>
    <w:rsid w:val="008917EF"/>
    <w:rsid w:val="00892372"/>
    <w:rsid w:val="00895960"/>
    <w:rsid w:val="008A0107"/>
    <w:rsid w:val="008C257D"/>
    <w:rsid w:val="008E2912"/>
    <w:rsid w:val="008E59CB"/>
    <w:rsid w:val="00910F0B"/>
    <w:rsid w:val="009155D6"/>
    <w:rsid w:val="00916671"/>
    <w:rsid w:val="00927DEE"/>
    <w:rsid w:val="0094719E"/>
    <w:rsid w:val="009514B6"/>
    <w:rsid w:val="00962412"/>
    <w:rsid w:val="0097166A"/>
    <w:rsid w:val="00976383"/>
    <w:rsid w:val="00984803"/>
    <w:rsid w:val="00996EB4"/>
    <w:rsid w:val="009A2A0D"/>
    <w:rsid w:val="009A6E63"/>
    <w:rsid w:val="009C14BE"/>
    <w:rsid w:val="009C3063"/>
    <w:rsid w:val="009C3CF6"/>
    <w:rsid w:val="009F5AEC"/>
    <w:rsid w:val="00A00872"/>
    <w:rsid w:val="00A2375B"/>
    <w:rsid w:val="00A36178"/>
    <w:rsid w:val="00A5084B"/>
    <w:rsid w:val="00A5341F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52304"/>
    <w:rsid w:val="00B55A5D"/>
    <w:rsid w:val="00B61D2B"/>
    <w:rsid w:val="00B63072"/>
    <w:rsid w:val="00B842DD"/>
    <w:rsid w:val="00B96ADB"/>
    <w:rsid w:val="00BA5E42"/>
    <w:rsid w:val="00BB2E18"/>
    <w:rsid w:val="00C101BF"/>
    <w:rsid w:val="00C123F2"/>
    <w:rsid w:val="00C246AC"/>
    <w:rsid w:val="00C2678D"/>
    <w:rsid w:val="00C5267A"/>
    <w:rsid w:val="00C5503B"/>
    <w:rsid w:val="00C64B27"/>
    <w:rsid w:val="00C703CD"/>
    <w:rsid w:val="00C764C5"/>
    <w:rsid w:val="00CD156A"/>
    <w:rsid w:val="00CD3F7C"/>
    <w:rsid w:val="00CD54C7"/>
    <w:rsid w:val="00D03E02"/>
    <w:rsid w:val="00D05C74"/>
    <w:rsid w:val="00D6072E"/>
    <w:rsid w:val="00D75523"/>
    <w:rsid w:val="00D86C39"/>
    <w:rsid w:val="00D97918"/>
    <w:rsid w:val="00D97BBF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322E9"/>
    <w:rsid w:val="00E6087B"/>
    <w:rsid w:val="00E62EBA"/>
    <w:rsid w:val="00E85EBB"/>
    <w:rsid w:val="00EA5655"/>
    <w:rsid w:val="00EB44CE"/>
    <w:rsid w:val="00EB6FA3"/>
    <w:rsid w:val="00EC7AED"/>
    <w:rsid w:val="00EE496F"/>
    <w:rsid w:val="00EE7B92"/>
    <w:rsid w:val="00EF40E6"/>
    <w:rsid w:val="00EF64E3"/>
    <w:rsid w:val="00F04491"/>
    <w:rsid w:val="00F133C2"/>
    <w:rsid w:val="00F21669"/>
    <w:rsid w:val="00F32C49"/>
    <w:rsid w:val="00F410DE"/>
    <w:rsid w:val="00F522D4"/>
    <w:rsid w:val="00F52B0A"/>
    <w:rsid w:val="00F77CE1"/>
    <w:rsid w:val="00F801AE"/>
    <w:rsid w:val="00F84022"/>
    <w:rsid w:val="00F85927"/>
    <w:rsid w:val="00FA0151"/>
    <w:rsid w:val="00FA4F96"/>
    <w:rsid w:val="00FB4BF4"/>
    <w:rsid w:val="00FC0982"/>
    <w:rsid w:val="00FC20F5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549</Words>
  <Characters>4356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Uebach, P.</cp:lastModifiedBy>
  <cp:revision>23</cp:revision>
  <cp:lastPrinted>2026-06-03T08:32:00Z</cp:lastPrinted>
  <dcterms:created xsi:type="dcterms:W3CDTF">2023-11-03T10:11:00Z</dcterms:created>
  <dcterms:modified xsi:type="dcterms:W3CDTF">2026-06-05T05:46:00Z</dcterms:modified>
</cp:coreProperties>
</file>